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03C35" w14:textId="07EA612B" w:rsidR="00BA00AB" w:rsidRDefault="00941C5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Robert FORT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1400-1460)</w:t>
      </w:r>
    </w:p>
    <w:p w14:paraId="558332ED" w14:textId="77777777" w:rsidR="00941C54" w:rsidRDefault="00941C54" w:rsidP="009139A6">
      <w:pPr>
        <w:pStyle w:val="NoSpacing"/>
        <w:rPr>
          <w:rFonts w:cs="Times New Roman"/>
          <w:szCs w:val="24"/>
        </w:rPr>
      </w:pPr>
    </w:p>
    <w:p w14:paraId="7B31692E" w14:textId="77777777" w:rsidR="00941C54" w:rsidRDefault="00941C54" w:rsidP="009139A6">
      <w:pPr>
        <w:pStyle w:val="NoSpacing"/>
        <w:rPr>
          <w:rFonts w:cs="Times New Roman"/>
          <w:szCs w:val="24"/>
        </w:rPr>
      </w:pPr>
    </w:p>
    <w:p w14:paraId="6DEBC646" w14:textId="258B1442" w:rsidR="00941C54" w:rsidRDefault="00941C5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(1430) Rachel Combe(q.v.).    (FamilySearch)</w:t>
      </w:r>
    </w:p>
    <w:p w14:paraId="6559CD45" w14:textId="2B29F2AB" w:rsidR="00941C54" w:rsidRDefault="00941C5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Daughters:   Christian (1440-1470).   (ibid.)</w:t>
      </w:r>
    </w:p>
    <w:p w14:paraId="15EEBABC" w14:textId="0B65C953" w:rsidR="00941C54" w:rsidRDefault="00941C5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Christina(q.v.).    (ibid.)</w:t>
      </w:r>
    </w:p>
    <w:p w14:paraId="3EDC6DBF" w14:textId="77777777" w:rsidR="00941C54" w:rsidRDefault="00941C54" w:rsidP="009139A6">
      <w:pPr>
        <w:pStyle w:val="NoSpacing"/>
        <w:rPr>
          <w:rFonts w:cs="Times New Roman"/>
          <w:szCs w:val="24"/>
        </w:rPr>
      </w:pPr>
    </w:p>
    <w:p w14:paraId="09C9E237" w14:textId="77777777" w:rsidR="00941C54" w:rsidRDefault="00941C54" w:rsidP="009139A6">
      <w:pPr>
        <w:pStyle w:val="NoSpacing"/>
        <w:rPr>
          <w:rFonts w:cs="Times New Roman"/>
          <w:szCs w:val="24"/>
        </w:rPr>
      </w:pPr>
    </w:p>
    <w:p w14:paraId="65D3E512" w14:textId="1770180B" w:rsidR="00941C54" w:rsidRDefault="00941C5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November 2023</w:t>
      </w:r>
    </w:p>
    <w:p w14:paraId="60B7229D" w14:textId="0E136226" w:rsidR="00941C54" w:rsidRPr="00941C54" w:rsidRDefault="00941C54" w:rsidP="009139A6">
      <w:pPr>
        <w:pStyle w:val="NoSpacing"/>
        <w:rPr>
          <w:rFonts w:cs="Times New Roman"/>
          <w:szCs w:val="24"/>
        </w:rPr>
      </w:pPr>
    </w:p>
    <w:sectPr w:rsidR="00941C54" w:rsidRPr="00941C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CC100" w14:textId="77777777" w:rsidR="00941C54" w:rsidRDefault="00941C54" w:rsidP="009139A6">
      <w:r>
        <w:separator/>
      </w:r>
    </w:p>
  </w:endnote>
  <w:endnote w:type="continuationSeparator" w:id="0">
    <w:p w14:paraId="02D9DB09" w14:textId="77777777" w:rsidR="00941C54" w:rsidRDefault="00941C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35A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7EF7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402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2AED8" w14:textId="77777777" w:rsidR="00941C54" w:rsidRDefault="00941C54" w:rsidP="009139A6">
      <w:r>
        <w:separator/>
      </w:r>
    </w:p>
  </w:footnote>
  <w:footnote w:type="continuationSeparator" w:id="0">
    <w:p w14:paraId="6AC3060E" w14:textId="77777777" w:rsidR="00941C54" w:rsidRDefault="00941C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B88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6EC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78C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C54"/>
    <w:rsid w:val="000666E0"/>
    <w:rsid w:val="002510B7"/>
    <w:rsid w:val="005C130B"/>
    <w:rsid w:val="00826F5C"/>
    <w:rsid w:val="009139A6"/>
    <w:rsid w:val="00941C54"/>
    <w:rsid w:val="009448BB"/>
    <w:rsid w:val="00947624"/>
    <w:rsid w:val="00A3176C"/>
    <w:rsid w:val="00A363F8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56AB8"/>
  <w15:chartTrackingRefBased/>
  <w15:docId w15:val="{108D2A18-5DBE-48B3-ABA9-07A007C9E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2023-11-21T19:48:00Z</dcterms:created>
  <dcterms:modified xsi:type="dcterms:W3CDTF">2023-11-21T20:00:00Z</dcterms:modified>
</cp:coreProperties>
</file>